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A8C02" w14:textId="1797B3A6" w:rsidR="00BA00AB" w:rsidRDefault="00FD61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PLASTERER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d.1442-4)</w:t>
      </w:r>
    </w:p>
    <w:p w14:paraId="31D3B754" w14:textId="7896B996" w:rsidR="00FD61CD" w:rsidRDefault="00A23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Scarborough. Widow.</w:t>
      </w:r>
    </w:p>
    <w:p w14:paraId="495AB8E9" w14:textId="3874A194" w:rsidR="00A23480" w:rsidRDefault="00A23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6789EC" w14:textId="382316CD" w:rsidR="00A23480" w:rsidRDefault="00A23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2E77E3" w14:textId="76FFD2AF" w:rsidR="00A23480" w:rsidRDefault="00A23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Nicholas.   (W.Y.R. p.130)</w:t>
      </w:r>
    </w:p>
    <w:p w14:paraId="4F4269ED" w14:textId="41E687BB" w:rsidR="00A23480" w:rsidRDefault="00A23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F1FA95" w14:textId="35270451" w:rsidR="00A23480" w:rsidRDefault="00A23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DD5744" w14:textId="1275AAE4" w:rsidR="00A23480" w:rsidRDefault="00A23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Nov.1442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47299849" w14:textId="13155AE3" w:rsidR="00A23480" w:rsidRDefault="00A23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Nov.1444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354C6EE3" w14:textId="5046CBB0" w:rsidR="00A23480" w:rsidRDefault="00A23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00F4E1" w14:textId="0ABF42B1" w:rsidR="00A23480" w:rsidRDefault="00A23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6E49CE" w14:textId="1A2FADF5" w:rsidR="00A23480" w:rsidRPr="00FD61CD" w:rsidRDefault="00A23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sectPr w:rsidR="00A23480" w:rsidRPr="00FD61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0BAC7" w14:textId="77777777" w:rsidR="00FD61CD" w:rsidRDefault="00FD61CD" w:rsidP="009139A6">
      <w:r>
        <w:separator/>
      </w:r>
    </w:p>
  </w:endnote>
  <w:endnote w:type="continuationSeparator" w:id="0">
    <w:p w14:paraId="790A44C6" w14:textId="77777777" w:rsidR="00FD61CD" w:rsidRDefault="00FD61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4A1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720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B73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A0CAE" w14:textId="77777777" w:rsidR="00FD61CD" w:rsidRDefault="00FD61CD" w:rsidP="009139A6">
      <w:r>
        <w:separator/>
      </w:r>
    </w:p>
  </w:footnote>
  <w:footnote w:type="continuationSeparator" w:id="0">
    <w:p w14:paraId="2E26750A" w14:textId="77777777" w:rsidR="00FD61CD" w:rsidRDefault="00FD61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87C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553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0E4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1CD"/>
    <w:rsid w:val="000666E0"/>
    <w:rsid w:val="002510B7"/>
    <w:rsid w:val="005C130B"/>
    <w:rsid w:val="00826F5C"/>
    <w:rsid w:val="009139A6"/>
    <w:rsid w:val="009448BB"/>
    <w:rsid w:val="00A23480"/>
    <w:rsid w:val="00A3176C"/>
    <w:rsid w:val="00BA00AB"/>
    <w:rsid w:val="00EB3209"/>
    <w:rsid w:val="00F5287F"/>
    <w:rsid w:val="00FD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AC5B6"/>
  <w15:chartTrackingRefBased/>
  <w15:docId w15:val="{2ADC6565-E1A3-47C0-82F6-3BF493A0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16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2021-03-11T10:15:00Z</dcterms:created>
  <dcterms:modified xsi:type="dcterms:W3CDTF">2021-03-11T10:31:00Z</dcterms:modified>
</cp:coreProperties>
</file>